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86" w:rsidRPr="00A673ED" w:rsidRDefault="00AE2286" w:rsidP="00A673ED">
      <w:pPr>
        <w:spacing w:after="0"/>
        <w:jc w:val="center"/>
        <w:rPr>
          <w:rFonts w:ascii="Times New Roman" w:hAnsi="Times New Roman"/>
          <w:b/>
          <w:szCs w:val="24"/>
          <w:vertAlign w:val="superscript"/>
        </w:rPr>
      </w:pPr>
      <w:r w:rsidRPr="00A673ED">
        <w:rPr>
          <w:rFonts w:ascii="Times New Roman" w:hAnsi="Times New Roman"/>
          <w:b/>
          <w:szCs w:val="24"/>
        </w:rPr>
        <w:t>Сведения</w:t>
      </w:r>
      <w:r w:rsidRPr="00A673ED">
        <w:rPr>
          <w:rFonts w:ascii="Times New Roman" w:hAnsi="Times New Roman"/>
          <w:b/>
          <w:szCs w:val="24"/>
          <w:vertAlign w:val="superscript"/>
        </w:rPr>
        <w:t>*</w:t>
      </w:r>
    </w:p>
    <w:p w:rsidR="00AE2286" w:rsidRDefault="00AE2286" w:rsidP="00A673ED">
      <w:pPr>
        <w:spacing w:after="0"/>
        <w:jc w:val="center"/>
        <w:rPr>
          <w:rFonts w:ascii="Times New Roman" w:hAnsi="Times New Roman"/>
          <w:b/>
          <w:szCs w:val="24"/>
        </w:rPr>
      </w:pPr>
      <w:r w:rsidRPr="00A673ED">
        <w:rPr>
          <w:rFonts w:ascii="Times New Roman" w:hAnsi="Times New Roman"/>
          <w:b/>
          <w:szCs w:val="24"/>
        </w:rPr>
        <w:t xml:space="preserve">о доходах, об имуществе и обязательствах имущественного характера государственного гражданского служащего Департамента Росприроднадзора по Центральному федеральному округу и членов его семьи для размещения на сайте </w:t>
      </w:r>
    </w:p>
    <w:p w:rsidR="00AE2286" w:rsidRPr="00A673ED" w:rsidRDefault="00AE2286" w:rsidP="00A673ED">
      <w:pPr>
        <w:spacing w:after="0"/>
        <w:jc w:val="center"/>
        <w:rPr>
          <w:rFonts w:ascii="Times New Roman" w:hAnsi="Times New Roman"/>
          <w:b/>
          <w:szCs w:val="24"/>
        </w:rPr>
      </w:pPr>
      <w:r w:rsidRPr="00A673ED">
        <w:rPr>
          <w:rFonts w:ascii="Times New Roman" w:hAnsi="Times New Roman"/>
          <w:b/>
          <w:szCs w:val="24"/>
        </w:rPr>
        <w:t xml:space="preserve">за период с 1 января 2012 по 31 декабря 2012 </w:t>
      </w:r>
    </w:p>
    <w:p w:rsidR="00AE2286" w:rsidRPr="00A673ED" w:rsidRDefault="00AE2286" w:rsidP="00A673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58"/>
        <w:gridCol w:w="1430"/>
        <w:gridCol w:w="1210"/>
        <w:gridCol w:w="2125"/>
        <w:gridCol w:w="1018"/>
        <w:gridCol w:w="1468"/>
        <w:gridCol w:w="1778"/>
        <w:gridCol w:w="1018"/>
        <w:gridCol w:w="1468"/>
        <w:gridCol w:w="1514"/>
      </w:tblGrid>
      <w:tr w:rsidR="00AE2286" w:rsidRPr="00C365A3" w:rsidTr="00C365A3">
        <w:tc>
          <w:tcPr>
            <w:tcW w:w="1758" w:type="dxa"/>
            <w:vMerge w:val="restart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>Фамилия, имя, отчество гражданского служащего</w:t>
            </w:r>
          </w:p>
        </w:tc>
        <w:tc>
          <w:tcPr>
            <w:tcW w:w="1430" w:type="dxa"/>
            <w:vMerge w:val="restart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10" w:type="dxa"/>
            <w:vMerge w:val="restart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365A3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C365A3">
              <w:rPr>
                <w:rFonts w:ascii="Times New Roman" w:hAnsi="Times New Roman"/>
                <w:sz w:val="20"/>
                <w:szCs w:val="20"/>
              </w:rPr>
              <w:t>. (рублей без копеек)</w:t>
            </w:r>
          </w:p>
        </w:tc>
        <w:tc>
          <w:tcPr>
            <w:tcW w:w="4611" w:type="dxa"/>
            <w:gridSpan w:val="3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64" w:type="dxa"/>
            <w:gridSpan w:val="3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14" w:type="dxa"/>
            <w:vMerge w:val="restart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AE2286" w:rsidRPr="00237AFA" w:rsidTr="00C365A3">
        <w:tc>
          <w:tcPr>
            <w:tcW w:w="1758" w:type="dxa"/>
            <w:vMerge/>
            <w:vAlign w:val="center"/>
          </w:tcPr>
          <w:p w:rsidR="00AE2286" w:rsidRPr="00237AFA" w:rsidRDefault="00AE2286" w:rsidP="00237A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AFA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18" w:type="dxa"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AFA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68" w:type="dxa"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AFA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8" w:type="dxa"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AFA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18" w:type="dxa"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AFA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68" w:type="dxa"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7AFA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14" w:type="dxa"/>
            <w:vMerge/>
            <w:vAlign w:val="center"/>
          </w:tcPr>
          <w:p w:rsidR="00AE2286" w:rsidRPr="00237AFA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2286" w:rsidRPr="00C365A3" w:rsidTr="00C365A3">
        <w:tc>
          <w:tcPr>
            <w:tcW w:w="1758" w:type="dxa"/>
          </w:tcPr>
          <w:p w:rsidR="00AE2286" w:rsidRPr="00C365A3" w:rsidRDefault="00AE2286" w:rsidP="00237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Шкурпела</w:t>
            </w:r>
          </w:p>
          <w:p w:rsidR="00AE2286" w:rsidRPr="00C365A3" w:rsidRDefault="00AE2286" w:rsidP="00237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Наталья</w:t>
            </w:r>
          </w:p>
          <w:p w:rsidR="00AE2286" w:rsidRPr="00C365A3" w:rsidRDefault="00AE2286" w:rsidP="00237A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30" w:type="dxa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1210" w:type="dxa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383183</w:t>
            </w:r>
          </w:p>
        </w:tc>
        <w:tc>
          <w:tcPr>
            <w:tcW w:w="2125" w:type="dxa"/>
            <w:vAlign w:val="center"/>
          </w:tcPr>
          <w:p w:rsidR="00AE2286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E2286" w:rsidRPr="00C365A3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E2286" w:rsidRPr="00C365A3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зем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ельный </w:t>
            </w:r>
            <w:r w:rsidRPr="00C365A3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  <w:p w:rsidR="00AE2286" w:rsidRPr="00C365A3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Pr="00C365A3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  <w:r w:rsidRPr="00C365A3">
              <w:rPr>
                <w:rFonts w:ascii="Times New Roman" w:hAnsi="Times New Roman"/>
                <w:sz w:val="24"/>
                <w:szCs w:val="24"/>
              </w:rPr>
              <w:t>дом</w:t>
            </w:r>
          </w:p>
          <w:p w:rsidR="00AE2286" w:rsidRPr="00C365A3" w:rsidRDefault="00AE2286" w:rsidP="00C365A3">
            <w:pPr>
              <w:pStyle w:val="ListParagraph"/>
              <w:spacing w:after="0" w:line="240" w:lineRule="auto"/>
              <w:ind w:left="19" w:hanging="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62,80</w:t>
            </w: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79,50</w:t>
            </w: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1449</w:t>
            </w:r>
          </w:p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1468" w:type="dxa"/>
          </w:tcPr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78" w:type="dxa"/>
          </w:tcPr>
          <w:p w:rsidR="00AE2286" w:rsidRPr="00C365A3" w:rsidRDefault="00AE2286" w:rsidP="00C36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  <w:tc>
          <w:tcPr>
            <w:tcW w:w="1018" w:type="dxa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</w:tr>
      <w:tr w:rsidR="00AE2286" w:rsidRPr="00C365A3" w:rsidTr="00C365A3">
        <w:tc>
          <w:tcPr>
            <w:tcW w:w="1758" w:type="dxa"/>
          </w:tcPr>
          <w:p w:rsidR="00AE2286" w:rsidRPr="00C365A3" w:rsidRDefault="00AE2286" w:rsidP="00C365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5A3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30" w:type="dxa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102418</w:t>
            </w:r>
          </w:p>
        </w:tc>
        <w:tc>
          <w:tcPr>
            <w:tcW w:w="2125" w:type="dxa"/>
          </w:tcPr>
          <w:p w:rsidR="00AE2286" w:rsidRPr="00C365A3" w:rsidRDefault="00AE2286" w:rsidP="00C36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имеется</w:t>
            </w:r>
          </w:p>
        </w:tc>
        <w:tc>
          <w:tcPr>
            <w:tcW w:w="1018" w:type="dxa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E2286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018" w:type="dxa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62,80</w:t>
            </w:r>
          </w:p>
        </w:tc>
        <w:tc>
          <w:tcPr>
            <w:tcW w:w="1468" w:type="dxa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4" w:type="dxa"/>
            <w:vAlign w:val="center"/>
          </w:tcPr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5A3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AE2286" w:rsidRPr="00C365A3" w:rsidRDefault="00AE2286" w:rsidP="00237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65A3">
              <w:rPr>
                <w:rFonts w:ascii="Times New Roman" w:hAnsi="Times New Roman"/>
                <w:sz w:val="24"/>
                <w:szCs w:val="24"/>
                <w:lang w:val="en-US"/>
              </w:rPr>
              <w:t>Ford Fusion</w:t>
            </w:r>
          </w:p>
        </w:tc>
      </w:tr>
    </w:tbl>
    <w:p w:rsidR="00AE2286" w:rsidRPr="00A673ED" w:rsidRDefault="00AE2286" w:rsidP="00A673ED">
      <w:pPr>
        <w:spacing w:after="0"/>
        <w:ind w:firstLine="709"/>
        <w:rPr>
          <w:rFonts w:ascii="Times New Roman" w:hAnsi="Times New Roman"/>
        </w:rPr>
      </w:pPr>
    </w:p>
    <w:sectPr w:rsidR="00AE2286" w:rsidRPr="00A673ED" w:rsidSect="00A673ED">
      <w:pgSz w:w="16838" w:h="11906" w:orient="landscape" w:code="9"/>
      <w:pgMar w:top="709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6417"/>
    <w:multiLevelType w:val="hybridMultilevel"/>
    <w:tmpl w:val="7CA0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453"/>
    <w:rsid w:val="00056010"/>
    <w:rsid w:val="001A1EFC"/>
    <w:rsid w:val="00237AFA"/>
    <w:rsid w:val="00307704"/>
    <w:rsid w:val="00441D78"/>
    <w:rsid w:val="0045336A"/>
    <w:rsid w:val="007A497D"/>
    <w:rsid w:val="007A65A7"/>
    <w:rsid w:val="00A45990"/>
    <w:rsid w:val="00A673ED"/>
    <w:rsid w:val="00AE2286"/>
    <w:rsid w:val="00AF47C0"/>
    <w:rsid w:val="00B417D2"/>
    <w:rsid w:val="00C365A3"/>
    <w:rsid w:val="00D978F5"/>
    <w:rsid w:val="00E82491"/>
    <w:rsid w:val="00ED67F7"/>
    <w:rsid w:val="00FD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9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1E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A1E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148</Words>
  <Characters>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8</cp:revision>
  <cp:lastPrinted>2013-03-12T06:00:00Z</cp:lastPrinted>
  <dcterms:created xsi:type="dcterms:W3CDTF">2013-02-26T07:26:00Z</dcterms:created>
  <dcterms:modified xsi:type="dcterms:W3CDTF">2013-05-26T08:57:00Z</dcterms:modified>
</cp:coreProperties>
</file>